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1E8" w:rsidRDefault="008761E8" w:rsidP="008761E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9B7231" w:rsidRPr="009B7231">
        <w:rPr>
          <w:rFonts w:eastAsia="宋体" w:cs="Arial"/>
          <w:b/>
          <w:noProof/>
          <w:sz w:val="24"/>
          <w:szCs w:val="24"/>
          <w:lang w:eastAsia="zh-CN"/>
        </w:rPr>
        <w:t>R4-2015609</w:t>
      </w:r>
      <w:bookmarkStart w:id="0" w:name="_GoBack"/>
      <w:bookmarkEnd w:id="0"/>
    </w:p>
    <w:p w:rsidR="008761E8" w:rsidRDefault="008761E8" w:rsidP="008761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9163A1" w:rsidRPr="008761E8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4769E">
        <w:rPr>
          <w:rFonts w:ascii="Arial" w:hAnsi="Arial"/>
          <w:sz w:val="24"/>
          <w:lang w:val="en-US"/>
        </w:rPr>
        <w:t>S</w:t>
      </w:r>
      <w:r w:rsidR="00EB3252" w:rsidRPr="00EB3252">
        <w:rPr>
          <w:rFonts w:ascii="Arial" w:hAnsi="Arial"/>
          <w:sz w:val="24"/>
          <w:lang w:val="en-US"/>
        </w:rPr>
        <w:t>imulation results on the NR HST PUSCH 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5B5E25">
        <w:rPr>
          <w:rFonts w:ascii="Arial" w:hAnsi="Arial"/>
          <w:sz w:val="24"/>
          <w:lang w:val="pt-BR"/>
        </w:rPr>
        <w:t>7.15.3.2.1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64769E">
        <w:rPr>
          <w:rFonts w:ascii="Arial" w:hAnsi="Arial"/>
          <w:sz w:val="24"/>
          <w:lang w:val="pt-BR" w:eastAsia="zh-CN"/>
        </w:rPr>
        <w:t>Information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5C7613" w:rsidRPr="00FA48A0" w:rsidRDefault="005C7613" w:rsidP="005C7613">
      <w:pPr>
        <w:rPr>
          <w:lang w:val="en-US"/>
        </w:rPr>
      </w:pPr>
      <w:r>
        <w:t>During RAN4#9</w:t>
      </w:r>
      <w:r w:rsidR="00CE5364">
        <w:t>6</w:t>
      </w:r>
      <w:r w:rsidR="00EB543C">
        <w:t>-</w:t>
      </w:r>
      <w:r>
        <w:t>e meeting, way forward [1] for NR Rel-16 HST PUSCH demodulation was approved</w:t>
      </w:r>
      <w:r>
        <w:rPr>
          <w:rFonts w:hint="eastAsia"/>
        </w:rPr>
        <w:t>.</w:t>
      </w:r>
      <w:r>
        <w:t xml:space="preserve"> </w:t>
      </w:r>
      <w:r>
        <w:rPr>
          <w:lang w:val="en-US"/>
        </w:rPr>
        <w:t xml:space="preserve">In this contribution, we </w:t>
      </w:r>
      <w:r w:rsidR="0064769E">
        <w:rPr>
          <w:lang w:val="en-US" w:eastAsia="zh-CN"/>
        </w:rPr>
        <w:t>provide</w:t>
      </w:r>
      <w:r w:rsidR="0064769E" w:rsidRPr="00AD59AA">
        <w:rPr>
          <w:lang w:val="en-US" w:eastAsia="zh-CN"/>
        </w:rPr>
        <w:t xml:space="preserve"> our </w:t>
      </w:r>
      <w:r w:rsidR="0064769E">
        <w:rPr>
          <w:lang w:val="en-US" w:eastAsia="zh-CN"/>
        </w:rPr>
        <w:t>updated simulation results</w:t>
      </w:r>
      <w:r w:rsidR="0064769E" w:rsidRPr="00AD59AA">
        <w:rPr>
          <w:lang w:val="en-US" w:eastAsia="zh-CN"/>
        </w:rPr>
        <w:t xml:space="preserve"> </w:t>
      </w:r>
      <w:r w:rsidR="0064769E">
        <w:rPr>
          <w:lang w:val="en-US" w:eastAsia="zh-CN"/>
        </w:rPr>
        <w:t>on</w:t>
      </w:r>
      <w:r>
        <w:rPr>
          <w:lang w:val="en-US"/>
        </w:rPr>
        <w:t xml:space="preserve"> the PUSCH demodulation requirements for NR Rel-16 HST.</w:t>
      </w:r>
    </w:p>
    <w:p w:rsidR="00EB3252" w:rsidRDefault="00EB3252" w:rsidP="00EB32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CE5364" w:rsidRPr="00CE5364" w:rsidRDefault="00CE5364" w:rsidP="00CE5364">
      <w:pPr>
        <w:pStyle w:val="TH"/>
        <w:rPr>
          <w:lang w:eastAsia="zh-CN"/>
        </w:rPr>
      </w:pPr>
      <w:r>
        <w:rPr>
          <w:lang w:eastAsia="zh-CN"/>
        </w:rPr>
        <w:t>Table 2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1 </w:t>
      </w:r>
      <w:r>
        <w:rPr>
          <w:noProof/>
        </w:rPr>
        <w:t>Ideal Simulation results for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1347"/>
        <w:gridCol w:w="2126"/>
        <w:gridCol w:w="616"/>
        <w:gridCol w:w="1813"/>
      </w:tblGrid>
      <w:tr w:rsidR="00CE5364" w:rsidRPr="00167706" w:rsidTr="00501373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H"/>
              <w:rPr>
                <w:lang w:val="en-US"/>
              </w:rPr>
            </w:pPr>
            <w:bookmarkStart w:id="1" w:name="OLE_LINK10"/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H"/>
              <w:rPr>
                <w:lang w:val="en-US"/>
              </w:rPr>
            </w:pPr>
            <w:r w:rsidRPr="00167706"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H"/>
              <w:rPr>
                <w:lang w:val="en-US"/>
              </w:rPr>
            </w:pPr>
            <w:r w:rsidRPr="00167706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364" w:rsidRPr="00167706" w:rsidRDefault="00CE5364" w:rsidP="00501373">
            <w:pPr>
              <w:pStyle w:val="TAH"/>
            </w:pPr>
            <w:r w:rsidRPr="00167706">
              <w:t>SNR@70% Max TP</w:t>
            </w:r>
          </w:p>
        </w:tc>
      </w:tr>
      <w:tr w:rsidR="00CE5364" w:rsidRPr="00167706" w:rsidTr="0050137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CE536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364" w:rsidRPr="008D5906" w:rsidRDefault="00CE5364" w:rsidP="00CE536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4.39</w:t>
            </w:r>
          </w:p>
        </w:tc>
      </w:tr>
      <w:tr w:rsidR="00CE5364" w:rsidRPr="00167706" w:rsidTr="0050137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CE536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CE536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CE536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364" w:rsidRPr="00167706" w:rsidRDefault="00CE5364" w:rsidP="0050137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364" w:rsidRPr="00F63360" w:rsidRDefault="00CE5364" w:rsidP="0050137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-3.98</w:t>
            </w:r>
          </w:p>
        </w:tc>
      </w:tr>
      <w:bookmarkEnd w:id="1"/>
    </w:tbl>
    <w:p w:rsidR="00CE5364" w:rsidRPr="00CE5364" w:rsidRDefault="00CE5364" w:rsidP="00CE5364">
      <w:pPr>
        <w:rPr>
          <w:lang w:val="en-US" w:eastAsia="zh-CN"/>
        </w:rPr>
      </w:pPr>
    </w:p>
    <w:p w:rsidR="00EB3252" w:rsidRPr="001909E0" w:rsidRDefault="00CE5364" w:rsidP="00CE5364">
      <w:pPr>
        <w:pStyle w:val="a9"/>
        <w:rPr>
          <w:strike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9DE76A4" wp14:editId="5D0710E5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364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194EE300" wp14:editId="5BE8E972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9163A1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</w:t>
      </w:r>
      <w:r w:rsidR="00CE5364">
        <w:rPr>
          <w:lang w:val="en-US" w:eastAsia="zh-CN"/>
        </w:rPr>
        <w:t>12676</w:t>
      </w:r>
      <w:r w:rsidRPr="009163A1">
        <w:rPr>
          <w:lang w:val="en-US" w:eastAsia="zh-CN"/>
        </w:rPr>
        <w:t xml:space="preserve">, </w:t>
      </w:r>
      <w:r w:rsidR="00EB543C" w:rsidRPr="00EB543C">
        <w:rPr>
          <w:lang w:eastAsia="zh-CN"/>
        </w:rPr>
        <w:t>WF on Rel-16 NR HST BS demodulation requirements</w:t>
      </w:r>
      <w:r w:rsidRPr="009163A1">
        <w:rPr>
          <w:lang w:val="en-US" w:eastAsia="zh-CN"/>
        </w:rPr>
        <w:t>, RAN4#9</w:t>
      </w:r>
      <w:r w:rsidR="00CE5364">
        <w:rPr>
          <w:lang w:val="en-US" w:eastAsia="zh-CN"/>
        </w:rPr>
        <w:t>6</w:t>
      </w:r>
      <w:r w:rsidR="00EB543C">
        <w:rPr>
          <w:lang w:val="en-US" w:eastAsia="zh-CN"/>
        </w:rPr>
        <w:t>-e</w:t>
      </w:r>
      <w:r w:rsidR="0060142E">
        <w:rPr>
          <w:lang w:val="en-US" w:eastAsia="zh-CN"/>
        </w:rPr>
        <w:t>, Nokia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CC2" w:rsidRDefault="00DD4CC2" w:rsidP="009163A1">
      <w:pPr>
        <w:spacing w:after="0"/>
      </w:pPr>
      <w:r>
        <w:separator/>
      </w:r>
    </w:p>
  </w:endnote>
  <w:endnote w:type="continuationSeparator" w:id="0">
    <w:p w:rsidR="00DD4CC2" w:rsidRDefault="00DD4CC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CC2" w:rsidRDefault="00DD4CC2" w:rsidP="009163A1">
      <w:pPr>
        <w:spacing w:after="0"/>
      </w:pPr>
      <w:r>
        <w:separator/>
      </w:r>
    </w:p>
  </w:footnote>
  <w:footnote w:type="continuationSeparator" w:id="0">
    <w:p w:rsidR="00DD4CC2" w:rsidRDefault="00DD4CC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047F8"/>
    <w:multiLevelType w:val="hybridMultilevel"/>
    <w:tmpl w:val="6A14F714"/>
    <w:lvl w:ilvl="0" w:tplc="3F4C9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656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EDD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241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6A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0F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64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E4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E56AFB"/>
    <w:multiLevelType w:val="hybridMultilevel"/>
    <w:tmpl w:val="C27460E6"/>
    <w:lvl w:ilvl="0" w:tplc="F3EC4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65F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CDC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42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C5D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0D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C6A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C4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855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E975CA"/>
    <w:multiLevelType w:val="hybridMultilevel"/>
    <w:tmpl w:val="503202B4"/>
    <w:lvl w:ilvl="0" w:tplc="F9143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E22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B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B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27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AD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E8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B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81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4E7477C8"/>
    <w:multiLevelType w:val="hybridMultilevel"/>
    <w:tmpl w:val="307C6D7E"/>
    <w:lvl w:ilvl="0" w:tplc="FD16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57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1895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68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07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62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ED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8F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63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F572A8"/>
    <w:multiLevelType w:val="hybridMultilevel"/>
    <w:tmpl w:val="B7C21FC2"/>
    <w:lvl w:ilvl="0" w:tplc="BCA47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C9B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C58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ED4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4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0B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86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80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48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848058D"/>
    <w:multiLevelType w:val="hybridMultilevel"/>
    <w:tmpl w:val="5DF62A76"/>
    <w:lvl w:ilvl="0" w:tplc="69B01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857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4D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2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07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2C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0E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0A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6E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7493847"/>
    <w:multiLevelType w:val="multilevel"/>
    <w:tmpl w:val="3AC625AA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C23F56"/>
    <w:multiLevelType w:val="hybridMultilevel"/>
    <w:tmpl w:val="F8347020"/>
    <w:lvl w:ilvl="0" w:tplc="1CE2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86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C7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C6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208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1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C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07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19C3E33"/>
    <w:multiLevelType w:val="hybridMultilevel"/>
    <w:tmpl w:val="CE7E5544"/>
    <w:lvl w:ilvl="0" w:tplc="8F6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DF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6C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AE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5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6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CD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AE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C4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02145C"/>
    <w:multiLevelType w:val="hybridMultilevel"/>
    <w:tmpl w:val="6E401AE6"/>
    <w:lvl w:ilvl="0" w:tplc="67628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7CB7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92C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0B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C0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2D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87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27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"/>
  </w:num>
  <w:num w:numId="5">
    <w:abstractNumId w:val="14"/>
  </w:num>
  <w:num w:numId="6">
    <w:abstractNumId w:val="11"/>
  </w:num>
  <w:num w:numId="7">
    <w:abstractNumId w:val="5"/>
  </w:num>
  <w:num w:numId="8">
    <w:abstractNumId w:val="12"/>
  </w:num>
  <w:num w:numId="9">
    <w:abstractNumId w:val="3"/>
  </w:num>
  <w:num w:numId="10">
    <w:abstractNumId w:val="4"/>
  </w:num>
  <w:num w:numId="11">
    <w:abstractNumId w:val="8"/>
  </w:num>
  <w:num w:numId="12">
    <w:abstractNumId w:val="9"/>
  </w:num>
  <w:num w:numId="13">
    <w:abstractNumId w:val="13"/>
  </w:num>
  <w:num w:numId="14">
    <w:abstractNumId w:val="15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7C"/>
    <w:rsid w:val="00003F2C"/>
    <w:rsid w:val="0002379D"/>
    <w:rsid w:val="00033426"/>
    <w:rsid w:val="00036B89"/>
    <w:rsid w:val="00046747"/>
    <w:rsid w:val="00065F7B"/>
    <w:rsid w:val="00086A1D"/>
    <w:rsid w:val="000B5B92"/>
    <w:rsid w:val="000C68F4"/>
    <w:rsid w:val="000C7020"/>
    <w:rsid w:val="000E264A"/>
    <w:rsid w:val="000E7C85"/>
    <w:rsid w:val="000F7E6F"/>
    <w:rsid w:val="0010317C"/>
    <w:rsid w:val="00103E54"/>
    <w:rsid w:val="00106E4B"/>
    <w:rsid w:val="00125153"/>
    <w:rsid w:val="0014283A"/>
    <w:rsid w:val="00146886"/>
    <w:rsid w:val="00156ED3"/>
    <w:rsid w:val="00157869"/>
    <w:rsid w:val="00165890"/>
    <w:rsid w:val="00175B4C"/>
    <w:rsid w:val="00187144"/>
    <w:rsid w:val="001909E0"/>
    <w:rsid w:val="00194031"/>
    <w:rsid w:val="00195563"/>
    <w:rsid w:val="001F2C69"/>
    <w:rsid w:val="002163AB"/>
    <w:rsid w:val="00221897"/>
    <w:rsid w:val="00242D13"/>
    <w:rsid w:val="002515ED"/>
    <w:rsid w:val="0025198E"/>
    <w:rsid w:val="0026337D"/>
    <w:rsid w:val="00264A2C"/>
    <w:rsid w:val="0026679C"/>
    <w:rsid w:val="0027571A"/>
    <w:rsid w:val="00275E13"/>
    <w:rsid w:val="002D717E"/>
    <w:rsid w:val="002E2F7D"/>
    <w:rsid w:val="00314027"/>
    <w:rsid w:val="00324E15"/>
    <w:rsid w:val="00340050"/>
    <w:rsid w:val="003575DF"/>
    <w:rsid w:val="00375269"/>
    <w:rsid w:val="0038762B"/>
    <w:rsid w:val="00390076"/>
    <w:rsid w:val="003E2184"/>
    <w:rsid w:val="003F03F3"/>
    <w:rsid w:val="003F7093"/>
    <w:rsid w:val="00401A10"/>
    <w:rsid w:val="00404227"/>
    <w:rsid w:val="004045ED"/>
    <w:rsid w:val="00416BDF"/>
    <w:rsid w:val="0042144B"/>
    <w:rsid w:val="0043491A"/>
    <w:rsid w:val="00434C30"/>
    <w:rsid w:val="004575B7"/>
    <w:rsid w:val="00472C42"/>
    <w:rsid w:val="00475326"/>
    <w:rsid w:val="004A71F4"/>
    <w:rsid w:val="004B25B2"/>
    <w:rsid w:val="004C607D"/>
    <w:rsid w:val="004C739A"/>
    <w:rsid w:val="00510A52"/>
    <w:rsid w:val="00532969"/>
    <w:rsid w:val="005716A7"/>
    <w:rsid w:val="005876CA"/>
    <w:rsid w:val="005A75E5"/>
    <w:rsid w:val="005B5E25"/>
    <w:rsid w:val="005C3579"/>
    <w:rsid w:val="005C7613"/>
    <w:rsid w:val="005D330D"/>
    <w:rsid w:val="005D7F6A"/>
    <w:rsid w:val="005E0EAC"/>
    <w:rsid w:val="00600616"/>
    <w:rsid w:val="0060142E"/>
    <w:rsid w:val="00624A59"/>
    <w:rsid w:val="00636BA8"/>
    <w:rsid w:val="00637807"/>
    <w:rsid w:val="0064769E"/>
    <w:rsid w:val="00651F44"/>
    <w:rsid w:val="00675257"/>
    <w:rsid w:val="00675D8A"/>
    <w:rsid w:val="00692330"/>
    <w:rsid w:val="006B7BB4"/>
    <w:rsid w:val="006C5566"/>
    <w:rsid w:val="007B61F6"/>
    <w:rsid w:val="007B7C0C"/>
    <w:rsid w:val="007D050C"/>
    <w:rsid w:val="007F20EB"/>
    <w:rsid w:val="007F229C"/>
    <w:rsid w:val="007F4F97"/>
    <w:rsid w:val="00804C38"/>
    <w:rsid w:val="00807EC2"/>
    <w:rsid w:val="008369AB"/>
    <w:rsid w:val="00841A22"/>
    <w:rsid w:val="008425D4"/>
    <w:rsid w:val="00851B06"/>
    <w:rsid w:val="008664AE"/>
    <w:rsid w:val="00874ED9"/>
    <w:rsid w:val="008761E8"/>
    <w:rsid w:val="00893C30"/>
    <w:rsid w:val="008940C6"/>
    <w:rsid w:val="008A7439"/>
    <w:rsid w:val="008B01D8"/>
    <w:rsid w:val="008C70FA"/>
    <w:rsid w:val="008D5906"/>
    <w:rsid w:val="00915630"/>
    <w:rsid w:val="009163A1"/>
    <w:rsid w:val="009548B3"/>
    <w:rsid w:val="00973A88"/>
    <w:rsid w:val="00994364"/>
    <w:rsid w:val="009A0F65"/>
    <w:rsid w:val="009B7231"/>
    <w:rsid w:val="009F0062"/>
    <w:rsid w:val="00A2773E"/>
    <w:rsid w:val="00A70F98"/>
    <w:rsid w:val="00A80BB8"/>
    <w:rsid w:val="00A82ADF"/>
    <w:rsid w:val="00AA3E3D"/>
    <w:rsid w:val="00AA488B"/>
    <w:rsid w:val="00AB75E7"/>
    <w:rsid w:val="00AC0877"/>
    <w:rsid w:val="00AD3840"/>
    <w:rsid w:val="00AE198C"/>
    <w:rsid w:val="00AE7005"/>
    <w:rsid w:val="00AE7365"/>
    <w:rsid w:val="00AF5146"/>
    <w:rsid w:val="00BC4DE3"/>
    <w:rsid w:val="00C006CD"/>
    <w:rsid w:val="00C06889"/>
    <w:rsid w:val="00C32212"/>
    <w:rsid w:val="00C55A77"/>
    <w:rsid w:val="00C579F0"/>
    <w:rsid w:val="00C650F0"/>
    <w:rsid w:val="00C935CD"/>
    <w:rsid w:val="00CA5570"/>
    <w:rsid w:val="00CB2A54"/>
    <w:rsid w:val="00CB4AD4"/>
    <w:rsid w:val="00CC519B"/>
    <w:rsid w:val="00CD2D65"/>
    <w:rsid w:val="00CD2DB1"/>
    <w:rsid w:val="00CD63E8"/>
    <w:rsid w:val="00CD7A7A"/>
    <w:rsid w:val="00CE0D53"/>
    <w:rsid w:val="00CE5364"/>
    <w:rsid w:val="00CF77FF"/>
    <w:rsid w:val="00D105FF"/>
    <w:rsid w:val="00D30840"/>
    <w:rsid w:val="00D57889"/>
    <w:rsid w:val="00DC122D"/>
    <w:rsid w:val="00DD4377"/>
    <w:rsid w:val="00DD4A66"/>
    <w:rsid w:val="00DD4CC2"/>
    <w:rsid w:val="00E0543A"/>
    <w:rsid w:val="00E14775"/>
    <w:rsid w:val="00E375A2"/>
    <w:rsid w:val="00E57E00"/>
    <w:rsid w:val="00E6511D"/>
    <w:rsid w:val="00E77E8A"/>
    <w:rsid w:val="00E8582B"/>
    <w:rsid w:val="00EB3252"/>
    <w:rsid w:val="00EB543C"/>
    <w:rsid w:val="00ED6E18"/>
    <w:rsid w:val="00F126C1"/>
    <w:rsid w:val="00F3482A"/>
    <w:rsid w:val="00F50497"/>
    <w:rsid w:val="00F601C9"/>
    <w:rsid w:val="00F63240"/>
    <w:rsid w:val="00F63360"/>
    <w:rsid w:val="00FA7696"/>
    <w:rsid w:val="00FB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3F9D8-03DE-4C56-B099-84631B43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1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F63360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63360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0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5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2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6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38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29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9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36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3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30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19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41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4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46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803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3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25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9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7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8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7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15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26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1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1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2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3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8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6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98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2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99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5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42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8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1066</TotalTime>
  <Pages>1</Pages>
  <Words>115</Words>
  <Characters>658</Characters>
  <Application>Microsoft Office Word</Application>
  <DocSecurity>0</DocSecurity>
  <Lines>5</Lines>
  <Paragraphs>1</Paragraphs>
  <ScaleCrop>false</ScaleCrop>
  <Company>Huawei Technologies Co.,Ltd.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35</cp:revision>
  <dcterms:created xsi:type="dcterms:W3CDTF">2020-05-06T09:21:00Z</dcterms:created>
  <dcterms:modified xsi:type="dcterms:W3CDTF">2020-10-23T14:10:00Z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(3)+kA3FGlwusG5NZOkVmgOeHMT53PEzw/2jeu6tsITEO3WdlL3n1yIqDI+Jr22n26H5x/8Es+T
NVxg+1rBNpfDtmyXgkmI0kYQ1Civ2fmqoH1wtmyEAM4aQzXBl5mIDTq0hCv9sXhO4ckOfbuz
FU/YBUgk8k+UZLpjqpQjSFd3lCmIJyfquZS+Iyqs4sSoUlmLDGMCYrncfUD/WC9Vo3KQUDRY
D6mIVj8baB/vvcvKDr</vt:lpwstr>
  </property>
  <property fmtid="{D5CDD505-2E9C-101B-9397-08002B2CF9AE}" pid="3" name="_2015_ms_pID_7253431">
    <vt:lpwstr>jhVqr08TeGkyMBZtlxxhpdUBdxKQ5aIBg03k/vTzqYucdoOwixwBse
ObBAIZkL7x7fLDITmzETv1f6we/iAko9tGVE8X7I0oLgBeTouh/vsdG+kA5uSmOOvOg8d53G
Dg0v2Ij6P80k2VbXfv7ToXqwFSyHfXqLx/DkP0k3vVu9rdMudExiRwdK7EHOQdBrBGIkNnDy
Ky0jDSe/zw2jft9hZEI8KYWKOjRBbtqsuDx6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dMu7U0wM0kkrf5Pi5ySn9Tw=</vt:lpwstr>
  </property>
</Properties>
</file>